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64C" w:rsidRPr="000E460F" w:rsidRDefault="0051764C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51764C" w:rsidRPr="00060290" w:rsidRDefault="0051764C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1764C" w:rsidRPr="00060290" w:rsidRDefault="0051764C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1764C" w:rsidRPr="000E460F" w:rsidRDefault="0051764C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51764C" w:rsidRDefault="0051764C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1764C" w:rsidRPr="00060290" w:rsidRDefault="0051764C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1764C" w:rsidRPr="000E460F" w:rsidRDefault="0051764C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51764C" w:rsidRPr="008A4E2E" w:rsidRDefault="0051764C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1.</w:t>
      </w:r>
      <w:r w:rsidRPr="008A4E2E">
        <w:rPr>
          <w:rFonts w:ascii="Sylfaen" w:hAnsi="Sylfaen" w:cs="Sylfaen"/>
          <w:lang w:val="hy-AM"/>
        </w:rPr>
        <w:tab/>
        <w:t xml:space="preserve">Գնման առարկայի համառոտ նկարագրությունը՝ «Գազպրոմ Արմենիա» ՓԲԸ «Հրազդան-5» էներգաբլոկի </w:t>
      </w:r>
      <w:r w:rsidRPr="00356A14">
        <w:rPr>
          <w:rFonts w:ascii="Sylfaen" w:hAnsi="Sylfaen" w:cs="Sylfaen"/>
          <w:lang w:val="hy-AM"/>
        </w:rPr>
        <w:t>անձնակազմի գազային տուրբինի մասով հատուկ ուսուցման իրականացում</w:t>
      </w:r>
      <w:r w:rsidRPr="008A4E2E">
        <w:rPr>
          <w:rFonts w:ascii="Sylfaen" w:hAnsi="Sylfaen" w:cs="Sylfaen"/>
          <w:lang w:val="hy-AM"/>
        </w:rPr>
        <w:t>:</w:t>
      </w:r>
    </w:p>
    <w:p w:rsidR="0051764C" w:rsidRPr="000E460F" w:rsidRDefault="0051764C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51764C" w:rsidRPr="000E460F" w:rsidRDefault="0051764C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51764C" w:rsidRPr="000E460F" w:rsidRDefault="0051764C" w:rsidP="00BD71E5">
      <w:pPr>
        <w:ind w:left="360" w:hanging="360"/>
        <w:rPr>
          <w:rFonts w:ascii="Sylfaen" w:hAnsi="Sylfaen" w:cs="Sylfaen"/>
          <w:lang w:val="hy-AM"/>
        </w:rPr>
      </w:pPr>
    </w:p>
    <w:p w:rsidR="0051764C" w:rsidRPr="000E460F" w:rsidRDefault="0051764C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D07348">
        <w:rPr>
          <w:rFonts w:ascii="Sylfaen" w:hAnsi="Sylfaen" w:cs="Sylfaen"/>
          <w:lang w:val="hy-AM"/>
        </w:rPr>
        <w:t>No</w:t>
      </w:r>
      <w:r w:rsidRPr="003028CC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Pr="00D07348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>-</w:t>
      </w:r>
      <w:r w:rsidRPr="00914DC4">
        <w:rPr>
          <w:rFonts w:ascii="Sylfaen" w:hAnsi="Sylfaen" w:cs="Sylfaen"/>
          <w:lang w:val="hy-AM"/>
        </w:rPr>
        <w:t>W</w:t>
      </w:r>
      <w:r w:rsidRPr="00B3528E">
        <w:rPr>
          <w:rFonts w:ascii="Sylfaen" w:hAnsi="Sylfaen" w:cs="Sylfaen"/>
          <w:lang w:val="hy-AM"/>
        </w:rPr>
        <w:t>-</w:t>
      </w:r>
      <w:r w:rsidRPr="00914DC4">
        <w:rPr>
          <w:rFonts w:ascii="Sylfaen" w:hAnsi="Sylfaen" w:cs="Sylfaen"/>
          <w:lang w:val="hy-AM"/>
        </w:rPr>
        <w:t>005/02-УМЦ-608/0714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914DC4">
        <w:rPr>
          <w:rFonts w:ascii="Sylfaen" w:hAnsi="Sylfaen" w:cs="Sylfaen"/>
          <w:lang w:val="hy-AM"/>
        </w:rPr>
        <w:t>11</w:t>
      </w:r>
      <w:r w:rsidRPr="00B3528E">
        <w:rPr>
          <w:rFonts w:ascii="Sylfaen" w:hAnsi="Sylfaen" w:cs="Sylfaen"/>
          <w:lang w:val="hy-AM"/>
        </w:rPr>
        <w:t>.0</w:t>
      </w:r>
      <w:r w:rsidRPr="00914DC4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51764C" w:rsidRPr="000E460F" w:rsidRDefault="0051764C" w:rsidP="00BD71E5">
      <w:pPr>
        <w:ind w:left="360" w:hanging="360"/>
        <w:rPr>
          <w:rFonts w:ascii="Sylfaen" w:hAnsi="Sylfaen" w:cs="Sylfaen"/>
          <w:lang w:val="hy-AM"/>
        </w:rPr>
      </w:pPr>
    </w:p>
    <w:p w:rsidR="0051764C" w:rsidRPr="000E460F" w:rsidRDefault="0051764C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51764C" w:rsidRPr="008A4E2E" w:rsidRDefault="0051764C" w:rsidP="008A4E2E">
      <w:pPr>
        <w:ind w:left="360"/>
        <w:jc w:val="both"/>
        <w:rPr>
          <w:rFonts w:ascii="Sylfaen" w:hAnsi="Sylfaen" w:cs="Sylfaen"/>
          <w:lang w:val="hy-AM"/>
        </w:rPr>
      </w:pPr>
      <w:r w:rsidRPr="00914DC4">
        <w:rPr>
          <w:rFonts w:ascii="Sylfaen" w:hAnsi="Sylfaen" w:cs="Sylfaen"/>
        </w:rPr>
        <w:t xml:space="preserve">НП </w:t>
      </w:r>
      <w:r w:rsidRPr="00B3528E">
        <w:rPr>
          <w:rFonts w:ascii="Sylfaen" w:hAnsi="Sylfaen" w:cs="Sylfaen"/>
          <w:lang w:val="hy-AM"/>
        </w:rPr>
        <w:t>“</w:t>
      </w:r>
      <w:r w:rsidRPr="00914DC4">
        <w:rPr>
          <w:rFonts w:ascii="Sylfaen" w:hAnsi="Sylfaen" w:cs="Sylfaen"/>
        </w:rPr>
        <w:t>Корпоративный образовательный и научный центр Единой энергетической системы”</w:t>
      </w:r>
      <w:r w:rsidRPr="00B3528E">
        <w:rPr>
          <w:rFonts w:ascii="Sylfaen" w:hAnsi="Sylfaen" w:cs="Sylfaen"/>
          <w:lang w:val="hy-AM"/>
        </w:rPr>
        <w:t>, РФ,</w:t>
      </w:r>
      <w:r>
        <w:rPr>
          <w:rFonts w:ascii="Sylfaen" w:hAnsi="Sylfaen" w:cs="Sylfaen"/>
          <w:lang w:val="hy-AM"/>
        </w:rPr>
        <w:t xml:space="preserve"> </w:t>
      </w:r>
      <w:r w:rsidRPr="00B3528E">
        <w:rPr>
          <w:rFonts w:ascii="Sylfaen" w:hAnsi="Sylfaen" w:cs="Sylfaen"/>
          <w:lang w:val="hy-AM"/>
        </w:rPr>
        <w:t>1</w:t>
      </w:r>
      <w:r w:rsidRPr="00914DC4">
        <w:rPr>
          <w:rFonts w:ascii="Sylfaen" w:hAnsi="Sylfaen" w:cs="Sylfaen"/>
        </w:rPr>
        <w:t>11250</w:t>
      </w:r>
      <w:r w:rsidRPr="00B3528E">
        <w:rPr>
          <w:rFonts w:ascii="Sylfaen" w:hAnsi="Sylfaen" w:cs="Sylfaen"/>
          <w:lang w:val="hy-AM"/>
        </w:rPr>
        <w:t>, г.</w:t>
      </w:r>
      <w:r w:rsidRPr="00914DC4">
        <w:rPr>
          <w:rFonts w:ascii="Sylfaen" w:hAnsi="Sylfaen" w:cs="Sylfaen"/>
        </w:rPr>
        <w:t>Москва</w:t>
      </w:r>
      <w:r w:rsidRPr="00B3528E">
        <w:rPr>
          <w:rFonts w:ascii="Sylfaen" w:hAnsi="Sylfaen" w:cs="Sylfaen"/>
          <w:lang w:val="hy-AM"/>
        </w:rPr>
        <w:t>, ул.</w:t>
      </w:r>
      <w:r w:rsidRPr="00914DC4">
        <w:rPr>
          <w:rFonts w:ascii="Sylfaen" w:hAnsi="Sylfaen" w:cs="Sylfaen"/>
        </w:rPr>
        <w:t>Красноказарменная, 13, корп. “П”</w:t>
      </w:r>
      <w:r w:rsidRPr="00B4765E">
        <w:rPr>
          <w:rFonts w:ascii="Sylfaen" w:hAnsi="Sylfaen" w:cs="Sylfaen"/>
          <w:lang w:val="hy-AM"/>
        </w:rPr>
        <w:t xml:space="preserve"> </w:t>
      </w:r>
    </w:p>
    <w:p w:rsidR="0051764C" w:rsidRPr="00AA5F19" w:rsidRDefault="0051764C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51764C" w:rsidRPr="00B3528E" w:rsidRDefault="0051764C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914DC4">
        <w:rPr>
          <w:rFonts w:ascii="Sylfaen" w:hAnsi="Sylfaen" w:cs="Sylfaen"/>
          <w:lang w:val="hy-AM"/>
        </w:rPr>
        <w:t>120,000</w:t>
      </w:r>
      <w:r w:rsidRPr="00B3528E">
        <w:rPr>
          <w:rFonts w:ascii="Sylfaen" w:hAnsi="Sylfaen" w:cs="Sylfaen"/>
          <w:lang w:val="hy-AM"/>
        </w:rPr>
        <w:t>.00 ՌԴ ռուբլի</w:t>
      </w:r>
      <w:r w:rsidRPr="00915EDD">
        <w:rPr>
          <w:rFonts w:ascii="Sylfaen" w:hAnsi="Sylfaen" w:cs="Sylfaen"/>
          <w:lang w:val="hy-AM"/>
        </w:rPr>
        <w:t>:</w:t>
      </w:r>
    </w:p>
    <w:p w:rsidR="0051764C" w:rsidRPr="000E460F" w:rsidRDefault="0051764C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51764C" w:rsidRPr="000E460F" w:rsidRDefault="0051764C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51764C" w:rsidRPr="000E460F" w:rsidRDefault="0051764C" w:rsidP="00BD71E5">
      <w:pPr>
        <w:ind w:left="360" w:hanging="360"/>
        <w:rPr>
          <w:rFonts w:ascii="Sylfaen" w:hAnsi="Sylfaen" w:cs="Sylfaen"/>
          <w:lang w:val="hy-AM"/>
        </w:rPr>
      </w:pPr>
    </w:p>
    <w:p w:rsidR="0051764C" w:rsidRPr="00060290" w:rsidRDefault="0051764C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51764C" w:rsidRPr="000E460F" w:rsidRDefault="0051764C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51764C" w:rsidRPr="000E460F" w:rsidRDefault="0051764C" w:rsidP="00BD71E5">
      <w:pPr>
        <w:rPr>
          <w:rFonts w:ascii="Sylfaen" w:hAnsi="Sylfaen" w:cs="Sylfaen"/>
          <w:lang w:val="hy-AM"/>
        </w:rPr>
      </w:pPr>
    </w:p>
    <w:p w:rsidR="0051764C" w:rsidRPr="000E460F" w:rsidRDefault="0051764C" w:rsidP="00BD71E5">
      <w:pPr>
        <w:rPr>
          <w:rFonts w:ascii="Sylfaen" w:hAnsi="Sylfaen" w:cs="Sylfaen"/>
          <w:lang w:val="hy-AM"/>
        </w:rPr>
      </w:pPr>
    </w:p>
    <w:p w:rsidR="0051764C" w:rsidRPr="000E460F" w:rsidRDefault="0051764C" w:rsidP="00BD71E5">
      <w:pPr>
        <w:rPr>
          <w:rFonts w:ascii="Sylfaen" w:hAnsi="Sylfaen" w:cs="Sylfaen"/>
          <w:lang w:val="hy-AM"/>
        </w:rPr>
      </w:pPr>
    </w:p>
    <w:p w:rsidR="0051764C" w:rsidRPr="00735029" w:rsidRDefault="0051764C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51764C" w:rsidRPr="000E460F" w:rsidRDefault="0051764C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51764C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065DA"/>
    <w:rsid w:val="000307B2"/>
    <w:rsid w:val="000373A4"/>
    <w:rsid w:val="0004727A"/>
    <w:rsid w:val="00056918"/>
    <w:rsid w:val="00060290"/>
    <w:rsid w:val="000919DE"/>
    <w:rsid w:val="00097BBA"/>
    <w:rsid w:val="000B3FAB"/>
    <w:rsid w:val="000E460F"/>
    <w:rsid w:val="000E49FF"/>
    <w:rsid w:val="000E5BCB"/>
    <w:rsid w:val="000E6BAD"/>
    <w:rsid w:val="00111E27"/>
    <w:rsid w:val="00115F36"/>
    <w:rsid w:val="001367B3"/>
    <w:rsid w:val="00155CE1"/>
    <w:rsid w:val="00164349"/>
    <w:rsid w:val="00165A21"/>
    <w:rsid w:val="00176AB6"/>
    <w:rsid w:val="00185785"/>
    <w:rsid w:val="00185EF9"/>
    <w:rsid w:val="00190D24"/>
    <w:rsid w:val="001A574F"/>
    <w:rsid w:val="001A61BA"/>
    <w:rsid w:val="001D25B6"/>
    <w:rsid w:val="001E27E6"/>
    <w:rsid w:val="001E35A4"/>
    <w:rsid w:val="002072B3"/>
    <w:rsid w:val="00231CF9"/>
    <w:rsid w:val="002436F0"/>
    <w:rsid w:val="00252F42"/>
    <w:rsid w:val="00274EC8"/>
    <w:rsid w:val="00281DA8"/>
    <w:rsid w:val="0028236E"/>
    <w:rsid w:val="002E1A30"/>
    <w:rsid w:val="002E50E6"/>
    <w:rsid w:val="002E5FFD"/>
    <w:rsid w:val="002F031F"/>
    <w:rsid w:val="00302452"/>
    <w:rsid w:val="003028CC"/>
    <w:rsid w:val="00305461"/>
    <w:rsid w:val="00314A9B"/>
    <w:rsid w:val="00316971"/>
    <w:rsid w:val="00327FC0"/>
    <w:rsid w:val="0033255C"/>
    <w:rsid w:val="00356A14"/>
    <w:rsid w:val="00361BAD"/>
    <w:rsid w:val="00386078"/>
    <w:rsid w:val="00387F74"/>
    <w:rsid w:val="003B2458"/>
    <w:rsid w:val="003B736E"/>
    <w:rsid w:val="003C1215"/>
    <w:rsid w:val="003C74DB"/>
    <w:rsid w:val="003E5630"/>
    <w:rsid w:val="00415AFA"/>
    <w:rsid w:val="00465622"/>
    <w:rsid w:val="004741B2"/>
    <w:rsid w:val="004B7779"/>
    <w:rsid w:val="004C1C65"/>
    <w:rsid w:val="0050790B"/>
    <w:rsid w:val="00511CAC"/>
    <w:rsid w:val="0051764C"/>
    <w:rsid w:val="00523FEC"/>
    <w:rsid w:val="0052759A"/>
    <w:rsid w:val="0053549C"/>
    <w:rsid w:val="0055769A"/>
    <w:rsid w:val="00560AC6"/>
    <w:rsid w:val="005703DC"/>
    <w:rsid w:val="00586791"/>
    <w:rsid w:val="005909DB"/>
    <w:rsid w:val="005A0784"/>
    <w:rsid w:val="005B5017"/>
    <w:rsid w:val="005E3DC4"/>
    <w:rsid w:val="005F796D"/>
    <w:rsid w:val="0060549F"/>
    <w:rsid w:val="006112DD"/>
    <w:rsid w:val="00617C9F"/>
    <w:rsid w:val="00661F8A"/>
    <w:rsid w:val="006708ED"/>
    <w:rsid w:val="006A44B2"/>
    <w:rsid w:val="006D1FD8"/>
    <w:rsid w:val="006D20AE"/>
    <w:rsid w:val="006D37E0"/>
    <w:rsid w:val="006D5AD1"/>
    <w:rsid w:val="006E6604"/>
    <w:rsid w:val="00707E12"/>
    <w:rsid w:val="00735029"/>
    <w:rsid w:val="007359AB"/>
    <w:rsid w:val="007366E8"/>
    <w:rsid w:val="007431C8"/>
    <w:rsid w:val="007760A8"/>
    <w:rsid w:val="0078350C"/>
    <w:rsid w:val="007B5E00"/>
    <w:rsid w:val="007E56BF"/>
    <w:rsid w:val="00802E24"/>
    <w:rsid w:val="00806C1E"/>
    <w:rsid w:val="00817B70"/>
    <w:rsid w:val="00827B7C"/>
    <w:rsid w:val="00861164"/>
    <w:rsid w:val="008674BE"/>
    <w:rsid w:val="008A04D0"/>
    <w:rsid w:val="008A1779"/>
    <w:rsid w:val="008A4E2E"/>
    <w:rsid w:val="008E7412"/>
    <w:rsid w:val="008F7C62"/>
    <w:rsid w:val="009126AE"/>
    <w:rsid w:val="00914DC4"/>
    <w:rsid w:val="00915EDD"/>
    <w:rsid w:val="0093703A"/>
    <w:rsid w:val="00957B59"/>
    <w:rsid w:val="009610BA"/>
    <w:rsid w:val="009646D6"/>
    <w:rsid w:val="009823FA"/>
    <w:rsid w:val="009C70DC"/>
    <w:rsid w:val="009D69A3"/>
    <w:rsid w:val="009E1A74"/>
    <w:rsid w:val="009E3E55"/>
    <w:rsid w:val="009F479F"/>
    <w:rsid w:val="009F575B"/>
    <w:rsid w:val="00A10C9C"/>
    <w:rsid w:val="00A16BE5"/>
    <w:rsid w:val="00A3189F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3528E"/>
    <w:rsid w:val="00B4064A"/>
    <w:rsid w:val="00B41734"/>
    <w:rsid w:val="00B4765E"/>
    <w:rsid w:val="00B63E65"/>
    <w:rsid w:val="00B664CC"/>
    <w:rsid w:val="00B67608"/>
    <w:rsid w:val="00B75B8B"/>
    <w:rsid w:val="00BA0082"/>
    <w:rsid w:val="00BA3D7E"/>
    <w:rsid w:val="00BB7055"/>
    <w:rsid w:val="00BC2312"/>
    <w:rsid w:val="00BD71E5"/>
    <w:rsid w:val="00BE390A"/>
    <w:rsid w:val="00C16125"/>
    <w:rsid w:val="00C27690"/>
    <w:rsid w:val="00C51704"/>
    <w:rsid w:val="00C56D86"/>
    <w:rsid w:val="00C578D4"/>
    <w:rsid w:val="00C71ECD"/>
    <w:rsid w:val="00CA0CB9"/>
    <w:rsid w:val="00CA3D10"/>
    <w:rsid w:val="00CB487E"/>
    <w:rsid w:val="00CF3B95"/>
    <w:rsid w:val="00D01928"/>
    <w:rsid w:val="00D01E8E"/>
    <w:rsid w:val="00D07348"/>
    <w:rsid w:val="00D14E50"/>
    <w:rsid w:val="00D35E06"/>
    <w:rsid w:val="00D657B7"/>
    <w:rsid w:val="00D662C6"/>
    <w:rsid w:val="00D76429"/>
    <w:rsid w:val="00D81DDD"/>
    <w:rsid w:val="00D908A4"/>
    <w:rsid w:val="00DA0C43"/>
    <w:rsid w:val="00DA4C4B"/>
    <w:rsid w:val="00DA70D3"/>
    <w:rsid w:val="00DB7C42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02D37"/>
    <w:rsid w:val="00F35A21"/>
    <w:rsid w:val="00F45DEB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189</Words>
  <Characters>1083</Characters>
  <Application>Microsoft Office Outlook</Application>
  <DocSecurity>0</DocSecurity>
  <Lines>0</Lines>
  <Paragraphs>0</Paragraphs>
  <ScaleCrop>false</ScaleCrop>
  <Company>ARG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user</cp:lastModifiedBy>
  <cp:revision>3</cp:revision>
  <cp:lastPrinted>2014-07-15T13:34:00Z</cp:lastPrinted>
  <dcterms:created xsi:type="dcterms:W3CDTF">2014-07-15T13:33:00Z</dcterms:created>
  <dcterms:modified xsi:type="dcterms:W3CDTF">2014-07-15T13:35:00Z</dcterms:modified>
</cp:coreProperties>
</file>